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450" w:rsidRDefault="00C62450" w:rsidP="00C6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MEDILTON</w:t>
      </w:r>
      <w:r>
        <w:rPr>
          <w:rFonts w:ascii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C62450" w:rsidRDefault="00C62450" w:rsidP="00C62450">
      <w:pPr>
        <w:rPr>
          <w:rFonts w:ascii="Times New Roman" w:hAnsi="Times New Roman" w:cs="Times New Roman"/>
        </w:rPr>
      </w:pPr>
    </w:p>
    <w:p w:rsidR="00C62450" w:rsidRDefault="00C62450" w:rsidP="00C62450">
      <w:pPr>
        <w:rPr>
          <w:rFonts w:ascii="Times New Roman" w:hAnsi="Times New Roman" w:cs="Times New Roman"/>
        </w:rPr>
      </w:pPr>
    </w:p>
    <w:p w:rsidR="00C62450" w:rsidRDefault="00C62450" w:rsidP="00C6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Sep.1420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Bamburgh</w:t>
      </w:r>
      <w:proofErr w:type="spellEnd"/>
      <w:r>
        <w:rPr>
          <w:rFonts w:ascii="Times New Roman" w:hAnsi="Times New Roman" w:cs="Times New Roman"/>
        </w:rPr>
        <w:t>,</w:t>
      </w:r>
    </w:p>
    <w:p w:rsidR="00C62450" w:rsidRDefault="00C62450" w:rsidP="00C6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Northumberland, into land of the late Margaret Sampson(q.v.).</w:t>
      </w:r>
    </w:p>
    <w:p w:rsidR="00C62450" w:rsidRDefault="00C62450" w:rsidP="00C6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6A05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21-405)</w:t>
      </w:r>
    </w:p>
    <w:p w:rsidR="00C62450" w:rsidRDefault="00C62450" w:rsidP="00C62450">
      <w:pPr>
        <w:rPr>
          <w:rFonts w:ascii="Times New Roman" w:hAnsi="Times New Roman" w:cs="Times New Roman"/>
        </w:rPr>
      </w:pPr>
    </w:p>
    <w:p w:rsidR="00C62450" w:rsidRDefault="00C62450" w:rsidP="00C62450">
      <w:pPr>
        <w:rPr>
          <w:rFonts w:ascii="Times New Roman" w:hAnsi="Times New Roman" w:cs="Times New Roman"/>
        </w:rPr>
      </w:pPr>
    </w:p>
    <w:p w:rsidR="00C62450" w:rsidRDefault="00C62450" w:rsidP="00C62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2016</w:t>
      </w:r>
    </w:p>
    <w:p w:rsidR="006B2F86" w:rsidRPr="00E71FC3" w:rsidRDefault="00C6245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450" w:rsidRDefault="00C62450" w:rsidP="00E71FC3">
      <w:r>
        <w:separator/>
      </w:r>
    </w:p>
  </w:endnote>
  <w:endnote w:type="continuationSeparator" w:id="0">
    <w:p w:rsidR="00C62450" w:rsidRDefault="00C624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450" w:rsidRDefault="00C62450" w:rsidP="00E71FC3">
      <w:r>
        <w:separator/>
      </w:r>
    </w:p>
  </w:footnote>
  <w:footnote w:type="continuationSeparator" w:id="0">
    <w:p w:rsidR="00C62450" w:rsidRDefault="00C624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50"/>
    <w:rsid w:val="00AB52E8"/>
    <w:rsid w:val="00B16D3F"/>
    <w:rsid w:val="00C624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C9D1E1-09C3-4A99-A6E3-A50DF9C96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6245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624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2016-06-14T16:08:00Z</dcterms:created>
  <dcterms:modified xsi:type="dcterms:W3CDTF">2016-06-14T16:08:00Z</dcterms:modified>
</cp:coreProperties>
</file>